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การขออนุญาตขายยาแผนปัจจุบัน</w:t>
      </w:r>
    </w:p>
    <w:p w14:paraId="16FCEC75" w14:textId="3D791059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DA1F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กระทรวงสาธารณสุข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5="http://schemas.microsoft.com/office/word/2012/wordml"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การขออนุญาตขายยาแผนปัจจุบัน</w:t>
      </w:r>
    </w:p>
    <w:p w14:paraId="57553D54" w14:textId="2F6B35FA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สำนักงาน</w:t>
      </w:r>
      <w:r w:rsidR="00DA1FF6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>สาธารณสุขจังหวัดแพร่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DA1FF6">
        <w:tc>
          <w:tcPr>
            <w:tcW w:w="675" w:type="dxa"/>
          </w:tcPr>
          <w:p w14:paraId="23D761D9" w14:textId="12281EB4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กฎกระทรวงฉบับที่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26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.2537)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ออกตามความในพระราชบัญญัติยา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.2510</w:t>
            </w:r>
          </w:p>
          <w:p w14:paraId="56C2533B" w14:textId="4CFCD02D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174A316" w14:textId="77777777" w:rsidTr="00DA1FF6">
        <w:tc>
          <w:tcPr>
            <w:tcW w:w="675" w:type="dxa"/>
          </w:tcPr>
          <w:p w14:paraId="21CF84A9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1210DFA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กฎกระทรวงการขออนุญาต และการออกใบอนุญาตขายยาแผนปัจจุบัน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.2556</w:t>
            </w:r>
          </w:p>
          <w:p w14:paraId="5C220DB4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67671F68" w14:textId="77777777" w:rsidTr="00DA1FF6">
        <w:tc>
          <w:tcPr>
            <w:tcW w:w="675" w:type="dxa"/>
          </w:tcPr>
          <w:p w14:paraId="12A13DAA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EC75EDA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ประกาศกระทรวงสาธารณสุข 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2 (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.2522)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เรื่อง ระบุโรคที่ต้องห้ามเป็นผู้รับอนุญาตเกี่ยวกับยา</w:t>
            </w:r>
          </w:p>
          <w:p w14:paraId="518E9E98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3ADF459C" w14:textId="77777777" w:rsidTr="00DA1FF6">
        <w:tc>
          <w:tcPr>
            <w:tcW w:w="675" w:type="dxa"/>
          </w:tcPr>
          <w:p w14:paraId="7A2CD216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484991E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ประกาศกระทรวงสาธารณสุข เรื่อง การกำหนดเกี่ยวกับสถานที่ อุปกรณ์ และวิธีปฏิบัติทางเภสัชกรรมชุมชนในสถานที่ขายยาแผนปัจจุบันตามกฎหมายว่าด้วยยา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.2557</w:t>
            </w:r>
          </w:p>
          <w:p w14:paraId="0DF2E8F2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27BE1EF8" w14:textId="77777777" w:rsidTr="00DA1FF6">
        <w:tc>
          <w:tcPr>
            <w:tcW w:w="675" w:type="dxa"/>
          </w:tcPr>
          <w:p w14:paraId="227E4645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615A7B50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การประกอบธุรกิจของคนต่างด้าว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2542</w:t>
            </w:r>
          </w:p>
          <w:p w14:paraId="67399961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5DD08388" w14:textId="77777777" w:rsidTr="00DA1FF6">
        <w:tc>
          <w:tcPr>
            <w:tcW w:w="675" w:type="dxa"/>
          </w:tcPr>
          <w:p w14:paraId="43B6C5D1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55CFC5D5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ควบคุมเครื่องดื่มแอลกอฮอล์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  <w:p w14:paraId="1EE54D3B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451E8A13" w14:textId="77777777" w:rsidTr="00DA1FF6">
        <w:tc>
          <w:tcPr>
            <w:tcW w:w="675" w:type="dxa"/>
          </w:tcPr>
          <w:p w14:paraId="2352F3F7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4066125D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วิชาชีพเภสัชกรรม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2537</w:t>
            </w:r>
          </w:p>
          <w:p w14:paraId="26DB4624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  <w:tr w:rsidR="0087182F" w:rsidRPr="0087182F" w14:paraId="76AAD4F8" w14:textId="77777777" w:rsidTr="00DA1FF6">
        <w:tc>
          <w:tcPr>
            <w:tcW w:w="675" w:type="dxa"/>
          </w:tcPr>
          <w:p w14:paraId="3FA3E12E" w14:textId="77777777" w:rsidR="00394708" w:rsidRPr="0087182F" w:rsidRDefault="00394708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0D02793B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ยา 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.2510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และฉบับแก้ไขเพิ่มเติม</w:t>
            </w:r>
          </w:p>
          <w:p w14:paraId="32F185E8" w14:textId="77777777" w:rsidR="00394708" w:rsidRPr="0087182F" w:rsidRDefault="00394708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3F0284D9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ประกาศสำนักงานคณะกรรมการอาหารและยา เรื่อง กำหนดระยะเวลาปฏิบัติราชการเพื่อบริการประชาชน 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.2557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7DEFCE8B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10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DA1FF6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ข้อมูลสถิติ</w:t>
      </w:r>
    </w:p>
    <w:p w14:paraId="7EB340F4" w14:textId="1A960EC0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DA1FF6">
        <w:rPr>
          <w:rFonts w:asciiTheme="minorBidi" w:hAnsiTheme="minorBidi" w:hint="cs"/>
          <w:noProof/>
          <w:sz w:val="32"/>
          <w:szCs w:val="32"/>
          <w:cs/>
          <w:lang w:bidi="th-TH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B9F719B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DA1FF6">
        <w:rPr>
          <w:rFonts w:asciiTheme="minorBidi" w:hAnsiTheme="minorBidi" w:hint="cs"/>
          <w:noProof/>
          <w:sz w:val="32"/>
          <w:szCs w:val="32"/>
          <w:cs/>
          <w:lang w:bidi="th-TH"/>
        </w:rPr>
        <w:t>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252D5E39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DA1FF6">
        <w:rPr>
          <w:rFonts w:asciiTheme="minorBidi" w:hAnsiTheme="minorBidi" w:hint="cs"/>
          <w:noProof/>
          <w:sz w:val="32"/>
          <w:szCs w:val="32"/>
          <w:cs/>
          <w:lang w:bidi="th-TH"/>
        </w:rPr>
        <w:t>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การขออนุญาตขายยาแผนปัจจุบัน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17CAAA7C" w14:textId="77777777" w:rsidTr="009B7715">
        <w:tc>
          <w:tcPr>
            <w:tcW w:w="675" w:type="dxa"/>
          </w:tcPr>
          <w:p w14:paraId="4F3F73BC" w14:textId="2CECAD1A" w:rsidR="00094F82" w:rsidRPr="000C2AAC" w:rsidRDefault="00DA1FF6" w:rsidP="00DA1FF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2E763D4D" w14:textId="0392CF19" w:rsidR="00DA1FF6" w:rsidRPr="00E9022B" w:rsidRDefault="00A13B6C" w:rsidP="00DA1FF6">
            <w:pPr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A1F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 xml:space="preserve">สำนักงานสาธารณสุขจังหวัดแพร่ ถนนบ้านใหม่ ตำบลในเวียง อำเภอเมืองแพร่ จังหวัดแพร่ โทรศัพท์ </w:t>
            </w:r>
            <w:r w:rsidR="00DA1FF6">
              <w:rPr>
                <w:rFonts w:asciiTheme="minorBidi" w:hAnsiTheme="minorBidi" w:cs="Cordia New"/>
                <w:iCs/>
                <w:noProof/>
                <w:sz w:val="32"/>
                <w:szCs w:val="32"/>
                <w:lang w:bidi="th-TH"/>
              </w:rPr>
              <w:t>0 5462 1096 /</w:t>
            </w:r>
            <w:r w:rsidR="00DA1FF6">
              <w:rPr>
                <w:rFonts w:asciiTheme="minorBidi" w:hAnsiTheme="minorBidi" w:cs="Cordia New" w:hint="cs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 ณ หน่วยงาน</w:t>
            </w:r>
          </w:p>
          <w:p w14:paraId="091A8D91" w14:textId="77777777" w:rsidR="00DA1FF6" w:rsidRPr="000C2AAC" w:rsidRDefault="00DA1FF6" w:rsidP="00DA1FF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 จันทร์ ถึง วันศุกร์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14:paraId="78D4D3B4" w14:textId="5165C660" w:rsidR="00313D38" w:rsidRPr="000C2AAC" w:rsidRDefault="00DA1FF6" w:rsidP="00DA1FF6">
            <w:pPr>
              <w:rPr>
                <w:rFonts w:asciiTheme="minorBidi" w:hAnsiTheme="minorBidi" w:hint="cs"/>
                <w:iCs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6017C5">
              <w:rPr>
                <w:rFonts w:asciiTheme="minorBidi" w:hAnsiTheme="minorBidi" w:hint="cs"/>
                <w:iCs/>
                <w:noProof/>
                <w:sz w:val="32"/>
                <w:szCs w:val="32"/>
                <w:cs/>
                <w:lang w:bidi="th-TH"/>
              </w:rPr>
              <w:t>เฉพาะสถานประกอบการที่ตั้งในเขตจังหวัด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12A2CB39" w14:textId="77777777" w:rsidR="00DA1FF6" w:rsidRPr="00DA1FF6" w:rsidRDefault="00575FAF" w:rsidP="00DA1FF6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ผู้ประสงค์ยื่นคำขอต้องจัดเตรียมสถานที่ และปฏิบัติให้สอดคล้องตามกฎกระทรวงการขออนุญาต และการออกใบอนุญาตขายยาแผนปัจจุบัน พ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๒๕๕๖ และ ประกาศกระทรวงสาธารณสุข เรื่อง การกำหนดเกี่ยวกับสถานที่ อุปกรณ์ และวิธีปฏิบัติทางเภสัชกรรมชุมชนในสถานที่ขายยาแผนปัจจุบันตามกฎหมายว่าด้วยยา พ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๒๕๕๗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984227">
        <w:rPr>
          <w:rFonts w:asciiTheme="minorBidi" w:hAnsiTheme="minorBidi" w:cs="Cordia New"/>
          <w:noProof/>
          <w:sz w:val="32"/>
          <w:szCs w:val="32"/>
          <w:u w:val="single"/>
          <w:cs/>
          <w:lang w:bidi="th-TH"/>
        </w:rPr>
        <w:t>ผ่านการตรวจสถานที่ฯแล้ว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 และเภสัชกรที่จะเป็นผู้มีหน้าที่ปฏิบัติการต้องมาแสดงตนต่อพนักงานเจ้าหน้าที่ในวันที่ยื่นคำขอ</w:t>
      </w:r>
    </w:p>
    <w:p w14:paraId="5F7C7153" w14:textId="77777777" w:rsidR="00DA1FF6" w:rsidRPr="00DA1FF6" w:rsidRDefault="00575FAF" w:rsidP="00DA1FF6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อายุของผู้ขออนุญาต</w:t>
      </w:r>
      <w:r w:rsidRPr="00DA1FF6">
        <w:rPr>
          <w:rFonts w:asciiTheme="minorBidi" w:hAnsiTheme="minorBidi"/>
          <w:noProof/>
          <w:sz w:val="32"/>
          <w:szCs w:val="32"/>
        </w:rPr>
        <w:t>/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ต้องไม่ต่ำกว่า </w:t>
      </w:r>
      <w:r w:rsidRPr="00DA1FF6">
        <w:rPr>
          <w:rFonts w:asciiTheme="minorBidi" w:hAnsiTheme="minorBidi"/>
          <w:noProof/>
          <w:sz w:val="32"/>
          <w:szCs w:val="32"/>
        </w:rPr>
        <w:t xml:space="preserve">20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ปีบริบูรณ์ และต้องมิใช่บุคคลต่างด้าว เว้นแต่ได้รับอนุญาตให้ประกอบกิจการได้ตามกฎหมาย</w:t>
      </w:r>
    </w:p>
    <w:p w14:paraId="0A2126D4" w14:textId="77777777" w:rsidR="00DA1FF6" w:rsidRDefault="00575FAF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/>
          <w:noProof/>
          <w:sz w:val="32"/>
          <w:szCs w:val="32"/>
        </w:rPr>
        <w:t>(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สำหรับคนต่างด้าวต้องได้รับใบอนุญาตสำหรับธุรกิจบัญชีสาม</w:t>
      </w:r>
      <w:r w:rsidRPr="00DA1FF6">
        <w:rPr>
          <w:rFonts w:asciiTheme="minorBidi" w:hAnsiTheme="minorBidi"/>
          <w:noProof/>
          <w:sz w:val="32"/>
          <w:szCs w:val="32"/>
        </w:rPr>
        <w:t xml:space="preserve">(14)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และ</w:t>
      </w:r>
      <w:r w:rsidRPr="00DA1FF6">
        <w:rPr>
          <w:rFonts w:asciiTheme="minorBidi" w:hAnsiTheme="minorBidi"/>
          <w:noProof/>
          <w:sz w:val="32"/>
          <w:szCs w:val="32"/>
        </w:rPr>
        <w:t xml:space="preserve">(15)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หรือหนังสือรับรองตามมาตรา </w:t>
      </w:r>
      <w:r w:rsidRPr="00DA1FF6">
        <w:rPr>
          <w:rFonts w:asciiTheme="minorBidi" w:hAnsiTheme="minorBidi"/>
          <w:noProof/>
          <w:sz w:val="32"/>
          <w:szCs w:val="32"/>
        </w:rPr>
        <w:t xml:space="preserve">11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หรือมาตรา</w:t>
      </w:r>
      <w:r w:rsidRPr="00DA1FF6">
        <w:rPr>
          <w:rFonts w:asciiTheme="minorBidi" w:hAnsiTheme="minorBidi"/>
          <w:noProof/>
          <w:sz w:val="32"/>
          <w:szCs w:val="32"/>
        </w:rPr>
        <w:t xml:space="preserve">12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แห่งพระราชบัญญัติการประกอบธุรกิจของคนต่างด้าว พ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A1FF6">
        <w:rPr>
          <w:rFonts w:asciiTheme="minorBidi" w:hAnsiTheme="minorBidi"/>
          <w:noProof/>
          <w:sz w:val="32"/>
          <w:szCs w:val="32"/>
        </w:rPr>
        <w:t xml:space="preserve">.2542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โดยแสดงใบอนุญาตสำหรับธุรกิจบัญชีสาม หรือหนังสือรับรองตามมาตรา </w:t>
      </w:r>
      <w:r w:rsidRPr="00DA1FF6">
        <w:rPr>
          <w:rFonts w:asciiTheme="minorBidi" w:hAnsiTheme="minorBidi"/>
          <w:noProof/>
          <w:sz w:val="32"/>
          <w:szCs w:val="32"/>
        </w:rPr>
        <w:t xml:space="preserve">11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หรือมาตรา </w:t>
      </w:r>
      <w:r w:rsidRPr="00DA1FF6">
        <w:rPr>
          <w:rFonts w:asciiTheme="minorBidi" w:hAnsiTheme="minorBidi"/>
          <w:noProof/>
          <w:sz w:val="32"/>
          <w:szCs w:val="32"/>
        </w:rPr>
        <w:t xml:space="preserve">12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แห่ง พ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ร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บ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การประกอบธุรกิจของคนต่างด้าว พ</w:t>
      </w:r>
      <w:r w:rsidRPr="00DA1FF6">
        <w:rPr>
          <w:rFonts w:asciiTheme="minorBidi" w:hAnsiTheme="minorBidi"/>
          <w:noProof/>
          <w:sz w:val="32"/>
          <w:szCs w:val="32"/>
        </w:rPr>
        <w:t>.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DA1FF6">
        <w:rPr>
          <w:rFonts w:asciiTheme="minorBidi" w:hAnsiTheme="minorBidi"/>
          <w:noProof/>
          <w:sz w:val="32"/>
          <w:szCs w:val="32"/>
        </w:rPr>
        <w:t xml:space="preserve">.2542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เพื่อเป็นหลักฐาน</w:t>
      </w:r>
      <w:r w:rsidRPr="00DA1FF6">
        <w:rPr>
          <w:rFonts w:asciiTheme="minorBidi" w:hAnsiTheme="minorBidi"/>
          <w:noProof/>
          <w:sz w:val="32"/>
          <w:szCs w:val="32"/>
        </w:rPr>
        <w:t>)</w:t>
      </w:r>
    </w:p>
    <w:p w14:paraId="2F0588D0" w14:textId="77777777" w:rsidR="00DA1FF6" w:rsidRPr="00DA1FF6" w:rsidRDefault="00575FAF" w:rsidP="00DA1FF6">
      <w:pPr>
        <w:pStyle w:val="ListParagraph"/>
        <w:numPr>
          <w:ilvl w:val="0"/>
          <w:numId w:val="12"/>
        </w:numPr>
        <w:tabs>
          <w:tab w:val="left" w:pos="567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ใบอนุญาตสิ้นอายุ </w:t>
      </w:r>
      <w:r w:rsidRPr="00DA1FF6">
        <w:rPr>
          <w:rFonts w:asciiTheme="minorBidi" w:hAnsiTheme="minorBidi"/>
          <w:noProof/>
          <w:sz w:val="32"/>
          <w:szCs w:val="32"/>
        </w:rPr>
        <w:t>31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ธันวาคม ของปีที่ออกใบอนุญาต</w:t>
      </w:r>
    </w:p>
    <w:p w14:paraId="217AC3D9" w14:textId="77777777" w:rsidR="00DA1FF6" w:rsidRDefault="00575FAF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หมายเหตุ</w:t>
      </w:r>
    </w:p>
    <w:p w14:paraId="6B0D56E0" w14:textId="77777777" w:rsidR="00DA1FF6" w:rsidRDefault="00575FAF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/>
          <w:noProof/>
          <w:sz w:val="32"/>
          <w:szCs w:val="32"/>
        </w:rPr>
        <w:t xml:space="preserve">1)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ในกรณีที่คำขอหรือเอกสารหลักฐานไม่ครบถ้วน และ</w:t>
      </w:r>
      <w:r w:rsidRPr="00DA1FF6">
        <w:rPr>
          <w:rFonts w:asciiTheme="minorBidi" w:hAnsiTheme="minorBidi"/>
          <w:noProof/>
          <w:sz w:val="32"/>
          <w:szCs w:val="32"/>
        </w:rPr>
        <w:t>/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 มีความบกพร่องไม่สมบูรณ์เป็นเหตุให้ไม่สามารถพิจารณาได้เจ้าหน้าที่จะจัดทำบันทึกความบกพร่องของรายการเอกสาหรือหลักฐานที่ต้องยื่นเพิ่มเติมโดยผู้รับบริการจะต้องดำเนินการแก้ไขหรือยื่นเอกสารเพิ่มเติมภายในระยะเวลาที่กำหนดในบันทึก มิเช่นนั้นจะถือว่าผู้รับบริการละทิ้งคำขอ</w:t>
      </w:r>
    </w:p>
    <w:p w14:paraId="31CA18B1" w14:textId="77777777" w:rsidR="00DA1FF6" w:rsidRDefault="00575FAF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/>
          <w:noProof/>
          <w:sz w:val="32"/>
          <w:szCs w:val="32"/>
        </w:rPr>
        <w:t>2)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ขั้นตอนการดำเนินงานตามคู่มือจะเริ่มนับระยะเวลาตั้งแต่เจ้าหน้าที่ได้รับเอกสารครบถ้วนตามที่ระบุไว้ในคู่มือประชาชนเรียบร้อยแล้ว และแจ้งผลการพิจารณาภายใน </w:t>
      </w:r>
      <w:r w:rsidRPr="00DA1FF6">
        <w:rPr>
          <w:rFonts w:asciiTheme="minorBidi" w:hAnsiTheme="minorBidi"/>
          <w:noProof/>
          <w:sz w:val="32"/>
          <w:szCs w:val="32"/>
        </w:rPr>
        <w:t xml:space="preserve">7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วันนับแต่วันพิจารณาแล้วเสร็จ</w:t>
      </w:r>
    </w:p>
    <w:p w14:paraId="546019D2" w14:textId="77777777" w:rsidR="00DA1FF6" w:rsidRDefault="00575FAF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/>
          <w:noProof/>
          <w:sz w:val="32"/>
          <w:szCs w:val="32"/>
        </w:rPr>
        <w:lastRenderedPageBreak/>
        <w:t xml:space="preserve">3)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ให้ตรวจสอบเอกสารสำหรับยื่นคำขอฯตามแบบตรวจสอบคำขอฯ </w:t>
      </w:r>
      <w:r w:rsidRPr="00DA1FF6">
        <w:rPr>
          <w:rFonts w:asciiTheme="minorBidi" w:hAnsiTheme="minorBidi"/>
          <w:noProof/>
          <w:sz w:val="32"/>
          <w:szCs w:val="32"/>
        </w:rPr>
        <w:t xml:space="preserve">(Self Assessment Report)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ให้ครบถ้วนถูกต้องในทุกรายการและลงนามรับรอง</w:t>
      </w:r>
    </w:p>
    <w:p w14:paraId="7254DDEE" w14:textId="6A7F0049" w:rsidR="008E2900" w:rsidRDefault="00575FAF" w:rsidP="00DA1FF6">
      <w:pPr>
        <w:tabs>
          <w:tab w:val="left" w:pos="567"/>
        </w:tabs>
        <w:spacing w:after="0" w:line="240" w:lineRule="auto"/>
        <w:jc w:val="thaiDistribute"/>
        <w:rPr>
          <w:rFonts w:asciiTheme="minorBidi" w:hAnsiTheme="minorBidi"/>
          <w:noProof/>
          <w:sz w:val="32"/>
          <w:szCs w:val="32"/>
        </w:rPr>
      </w:pPr>
      <w:r w:rsidRPr="00DA1FF6">
        <w:rPr>
          <w:rFonts w:asciiTheme="minorBidi" w:hAnsiTheme="minorBidi"/>
          <w:noProof/>
          <w:sz w:val="32"/>
          <w:szCs w:val="32"/>
        </w:rPr>
        <w:t xml:space="preserve">4) 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ผู้ดำเนินกิจการ หรือ ผู้รับมอบอำนาจที่มายื่นคำขอฯ ต้องสามารถให้ข้อมูลรายละเอียดเกี่ยวกับคำขอฯ ได้อย่างถูกต้องครบถ้วน และมีอำนาจตัดสินใจและลงนามรับทราบข้อบกพร่องได้ </w:t>
      </w:r>
      <w:r w:rsidRPr="00DA1FF6">
        <w:rPr>
          <w:rFonts w:asciiTheme="minorBidi" w:hAnsiTheme="minorBidi"/>
          <w:noProof/>
          <w:sz w:val="32"/>
          <w:szCs w:val="32"/>
        </w:rPr>
        <w:t>(</w:t>
      </w:r>
      <w:r w:rsidRPr="00DA1FF6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ไม่ใช่ผู้ดำเนินกิจการหรือกรรมการผู้มีอำนาจของนิติบุคคลให้มีหนังสือมอบอำนาจให้มีอำนาจดำเนินการแทนแนบด้วย</w:t>
      </w:r>
      <w:r w:rsidRPr="00DA1FF6">
        <w:rPr>
          <w:rFonts w:asciiTheme="minorBidi" w:hAnsiTheme="minorBidi"/>
          <w:noProof/>
          <w:sz w:val="32"/>
          <w:szCs w:val="32"/>
        </w:rPr>
        <w:t>)</w:t>
      </w:r>
    </w:p>
    <w:p w14:paraId="253AE57C" w14:textId="77777777" w:rsidR="00DA1FF6" w:rsidRPr="000C2AAC" w:rsidRDefault="00DA1FF6" w:rsidP="00DA1FF6">
      <w:pPr>
        <w:tabs>
          <w:tab w:val="left" w:pos="567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A225131" w14:textId="5949DB6E" w:rsidR="00313D38" w:rsidRPr="000C2AAC" w:rsidRDefault="00313D38" w:rsidP="00984227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ผู้รับอนุญาต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ผู้รับมอบอำนาจ ยื่นเอกสารและตรวจเอกสารตาม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Checklist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และ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Self Assessment Report</w:t>
            </w:r>
          </w:p>
        </w:tc>
        <w:tc>
          <w:tcPr>
            <w:tcW w:w="1368" w:type="dxa"/>
          </w:tcPr>
          <w:p w14:paraId="4874A2C9" w14:textId="1FDB34FC" w:rsidR="00313D38" w:rsidRPr="000C2AAC" w:rsidRDefault="00984227" w:rsidP="00984227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t>2 ชั่วโมง</w:t>
            </w:r>
          </w:p>
        </w:tc>
        <w:tc>
          <w:tcPr>
            <w:tcW w:w="1684" w:type="dxa"/>
          </w:tcPr>
          <w:p w14:paraId="3D95E78A" w14:textId="1E5A532C" w:rsidR="00313D38" w:rsidRPr="00984227" w:rsidRDefault="00984227" w:rsidP="00452B6B">
            <w:pPr>
              <w:rPr>
                <w:rFonts w:asciiTheme="minorBidi" w:hAnsiTheme="minorBidi" w:hint="cs"/>
                <w:sz w:val="32"/>
                <w:szCs w:val="32"/>
                <w:lang w:bidi="th-TH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3AE07B5D" w14:textId="378C7A58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</w:p>
        </w:tc>
      </w:tr>
      <w:tr w:rsidR="00984227" w:rsidRPr="000C2AAC" w14:paraId="61A63351" w14:textId="77777777" w:rsidTr="00313D38">
        <w:tc>
          <w:tcPr>
            <w:tcW w:w="675" w:type="dxa"/>
            <w:vAlign w:val="center"/>
          </w:tcPr>
          <w:p w14:paraId="54FB27E5" w14:textId="77777777" w:rsidR="00984227" w:rsidRPr="00AC4ACB" w:rsidRDefault="00984227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423655A8" w14:textId="6E5E8409" w:rsidR="00984227" w:rsidRPr="00AC4ACB" w:rsidRDefault="00984227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  <w:r w:rsidR="0030691C">
              <w:rPr>
                <w:rFonts w:asciiTheme="minorBidi" w:hAnsiTheme="minorBidi"/>
                <w:sz w:val="32"/>
                <w:szCs w:val="32"/>
              </w:rPr>
              <w:t>/</w:t>
            </w:r>
          </w:p>
          <w:p w14:paraId="3980E33A" w14:textId="7EA08014" w:rsidR="00984227" w:rsidRPr="00AC4ACB" w:rsidRDefault="0030691C" w:rsidP="00313D38">
            <w:pPr>
              <w:rPr>
                <w:rFonts w:asciiTheme="minorBidi" w:hAnsiTheme="minorBidi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</w:tc>
        <w:tc>
          <w:tcPr>
            <w:tcW w:w="2592" w:type="dxa"/>
          </w:tcPr>
          <w:p w14:paraId="4C8D98BE" w14:textId="1B31F23E" w:rsidR="00984227" w:rsidRPr="00984227" w:rsidRDefault="00984227" w:rsidP="00984227">
            <w:pPr>
              <w:rPr>
                <w:rFonts w:asciiTheme="minorBidi" w:hAnsiTheme="minorBidi"/>
                <w:sz w:val="32"/>
                <w:szCs w:val="32"/>
              </w:rPr>
            </w:pPr>
            <w:r w:rsidRPr="00984227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เจ้าหน้าที่ตรวจสอบข้อมูล ประวัติ เงื่อนไข และคุณสมบัติที่กฎหมายกำหนด ลงข้อมูลในระบบคอมพิวเตอร์ และจัดทำใบอนุญาต พร้อมเอกสารที่เกี่ยวข้อง เสนอ </w:t>
            </w:r>
            <w:r w:rsidRPr="00984227">
              <w:rPr>
                <w:rFonts w:asciiTheme="minorBidi" w:hAnsiTheme="minorBidi"/>
                <w:sz w:val="32"/>
                <w:szCs w:val="32"/>
                <w:cs/>
              </w:rPr>
              <w:t>คณะอนุกรรมการดำเนินการตามกฎหมายของสำนักงานสาธารณสุขจังหวัดแพร่</w:t>
            </w:r>
            <w:r w:rsidRPr="00984227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>พิจารณา</w:t>
            </w:r>
          </w:p>
        </w:tc>
        <w:tc>
          <w:tcPr>
            <w:tcW w:w="1368" w:type="dxa"/>
          </w:tcPr>
          <w:p w14:paraId="6F298E62" w14:textId="7392D0A5" w:rsidR="00984227" w:rsidRPr="000C2AAC" w:rsidRDefault="00984227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8482BE1" w14:textId="3BBEB068" w:rsidR="00984227" w:rsidRPr="000C2AAC" w:rsidRDefault="00984227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73C82E54" w14:textId="77777777" w:rsidR="00984227" w:rsidRPr="000C2AAC" w:rsidRDefault="00984227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984227" w:rsidRPr="000C2AAC" w14:paraId="6F72F7C3" w14:textId="77777777" w:rsidTr="00313D38">
        <w:tc>
          <w:tcPr>
            <w:tcW w:w="675" w:type="dxa"/>
            <w:vAlign w:val="center"/>
          </w:tcPr>
          <w:p w14:paraId="70EC8D38" w14:textId="77777777" w:rsidR="00984227" w:rsidRPr="00AC4ACB" w:rsidRDefault="00984227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3DF2A38A" w14:textId="3AFC4861" w:rsidR="00984227" w:rsidRPr="00AC4ACB" w:rsidRDefault="00984227" w:rsidP="00313D38">
            <w:pPr>
              <w:rPr>
                <w:rFonts w:asciiTheme="minorBidi" w:hAnsiTheme="minorBidi" w:hint="cs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</w:p>
          <w:p w14:paraId="2078CB43" w14:textId="77777777" w:rsidR="00984227" w:rsidRPr="00AC4ACB" w:rsidRDefault="00984227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FFED62" w14:textId="77777777" w:rsidR="00984227" w:rsidRPr="000C2AAC" w:rsidRDefault="00984227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ผู้มีอำนาจลงนาม พิจารณาอนุญาตหรือไม่อนุญาต</w:t>
            </w:r>
          </w:p>
          <w:p w14:paraId="77832972" w14:textId="77777777" w:rsidR="00984227" w:rsidRPr="000C2AAC" w:rsidRDefault="00984227" w:rsidP="00452B6B">
            <w:pPr>
              <w:rPr>
                <w:rFonts w:asciiTheme="minorBidi" w:hAnsiTheme="minorBidi"/>
              </w:rPr>
            </w:pPr>
            <w:bookmarkStart w:id="0" w:name="_GoBack"/>
            <w:bookmarkEnd w:id="0"/>
          </w:p>
        </w:tc>
        <w:tc>
          <w:tcPr>
            <w:tcW w:w="1368" w:type="dxa"/>
          </w:tcPr>
          <w:p w14:paraId="7DD9DFB7" w14:textId="06206C93" w:rsidR="00984227" w:rsidRPr="000C2AAC" w:rsidRDefault="00984227" w:rsidP="00452B6B">
            <w:pPr>
              <w:rPr>
                <w:rFonts w:asciiTheme="minorBidi" w:hAnsiTheme="minorBidi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วันทำการ</w:t>
            </w:r>
          </w:p>
        </w:tc>
        <w:tc>
          <w:tcPr>
            <w:tcW w:w="1684" w:type="dxa"/>
          </w:tcPr>
          <w:p w14:paraId="2A685F80" w14:textId="010024F9" w:rsidR="00984227" w:rsidRPr="000C2AAC" w:rsidRDefault="00984227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01247A42" w14:textId="77777777" w:rsidR="00984227" w:rsidRPr="000C2AAC" w:rsidRDefault="00984227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984227" w:rsidRPr="000C2AAC" w14:paraId="7A5433F0" w14:textId="77777777" w:rsidTr="00313D38">
        <w:tc>
          <w:tcPr>
            <w:tcW w:w="675" w:type="dxa"/>
            <w:vAlign w:val="center"/>
          </w:tcPr>
          <w:p w14:paraId="2897E01D" w14:textId="77777777" w:rsidR="00984227" w:rsidRPr="00AC4ACB" w:rsidRDefault="00984227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57D89AE" w14:textId="77777777" w:rsidR="00984227" w:rsidRPr="00AC4ACB" w:rsidRDefault="00984227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  <w:p w14:paraId="1C17CD8D" w14:textId="77777777" w:rsidR="00984227" w:rsidRPr="00AC4ACB" w:rsidRDefault="00984227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58355EEE" w14:textId="77777777" w:rsidR="00984227" w:rsidRPr="000C2AAC" w:rsidRDefault="00984227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ลงผลการพิจารณาในระบบ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คอมพิวเตอร์   แจ้งผลการพิจารณา  ออกใบสั่งชำระค่าธรรมเนียม</w:t>
            </w:r>
          </w:p>
          <w:p w14:paraId="1287BFF5" w14:textId="77777777" w:rsidR="00984227" w:rsidRPr="000C2AAC" w:rsidRDefault="00984227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7CDBD844" w14:textId="04740A0F" w:rsidR="00984227" w:rsidRPr="000C2AAC" w:rsidRDefault="00984227" w:rsidP="00452B6B">
            <w:pPr>
              <w:rPr>
                <w:rFonts w:asciiTheme="minorBidi" w:hAnsiTheme="minorBidi" w:hint="cs"/>
                <w:lang w:bidi="th-TH"/>
              </w:rPr>
            </w:pPr>
            <w:r>
              <w:rPr>
                <w:rFonts w:asciiTheme="minorBidi" w:hAnsiTheme="minorBidi" w:hint="cs"/>
                <w:noProof/>
                <w:sz w:val="32"/>
                <w:szCs w:val="32"/>
                <w:cs/>
                <w:lang w:bidi="th-TH"/>
              </w:rPr>
              <w:lastRenderedPageBreak/>
              <w:t>1 ชั่วโมง</w:t>
            </w:r>
          </w:p>
        </w:tc>
        <w:tc>
          <w:tcPr>
            <w:tcW w:w="1684" w:type="dxa"/>
          </w:tcPr>
          <w:p w14:paraId="1904A6BC" w14:textId="5941A22E" w:rsidR="00984227" w:rsidRPr="000C2AAC" w:rsidRDefault="00984227" w:rsidP="00452B6B">
            <w:pPr>
              <w:rPr>
                <w:rFonts w:asciiTheme="minorBidi" w:hAnsiTheme="minorBidi"/>
              </w:rPr>
            </w:pP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กลุ่มงาน</w:t>
            </w:r>
            <w:r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lastRenderedPageBreak/>
              <w:t>คุ้มครองผู้บริโภคและเภสัชสาธารณสุข</w:t>
            </w:r>
          </w:p>
        </w:tc>
        <w:tc>
          <w:tcPr>
            <w:tcW w:w="1799" w:type="dxa"/>
          </w:tcPr>
          <w:p w14:paraId="627D41DA" w14:textId="77777777" w:rsidR="00984227" w:rsidRPr="000C2AAC" w:rsidRDefault="00984227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ผ่านการดำเนินการลดขั้นตอน และระยะเวลาปฏิบัติราชการมาแล้ว </w:t>
      </w:r>
      <w:r w:rsidRPr="000C2AAC">
        <w:rPr>
          <w:rFonts w:asciiTheme="minorBidi" w:hAnsiTheme="minorBidi"/>
          <w:noProof/>
          <w:sz w:val="32"/>
          <w:szCs w:val="32"/>
        </w:rPr>
        <w:t xml:space="preserve">10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วันทำการ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559"/>
        <w:gridCol w:w="1276"/>
        <w:gridCol w:w="992"/>
        <w:gridCol w:w="1134"/>
        <w:gridCol w:w="2623"/>
      </w:tblGrid>
      <w:tr w:rsidR="00AC4ACB" w:rsidRPr="000C2AAC" w14:paraId="1CAEAB76" w14:textId="77777777" w:rsidTr="00984227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127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559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276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2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623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984227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559" w:type="dxa"/>
          </w:tcPr>
          <w:p w14:paraId="14F8955D" w14:textId="20D00C78" w:rsidR="00452B6B" w:rsidRPr="00984227" w:rsidRDefault="00AC4ACB" w:rsidP="00452B6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98422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984227" w:rsidRPr="00984227">
              <w:rPr>
                <w:rFonts w:asciiTheme="minorBidi" w:hAnsiTheme="minorBidi"/>
                <w:sz w:val="32"/>
                <w:szCs w:val="32"/>
              </w:rPr>
              <w:t xml:space="preserve"> </w:t>
            </w:r>
            <w:r w:rsidR="00984227"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กระทรวงมหาดไทย</w:t>
            </w:r>
          </w:p>
        </w:tc>
        <w:tc>
          <w:tcPr>
            <w:tcW w:w="1276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0396B3F8" w14:textId="77777777" w:rsidR="00984227" w:rsidRDefault="00AC4ACB" w:rsidP="00984227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ของผู้ที่เกี่ยวข้อง เพื่อประกอบการพิจารณาในเอกสาร  ตามแต่ละกรณีดังต่อไปนี้</w:t>
            </w:r>
            <w:r w:rsidR="00984227"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-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  <w:p w14:paraId="5EEE9BFC" w14:textId="4782D163" w:rsidR="00452B6B" w:rsidRPr="000C2AAC" w:rsidRDefault="00AC4ACB" w:rsidP="00984227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๑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๒ สำเนาหนังสือขออนุญาตทำงานที่ออกโดยกระทรวงแรงงานฯพร้อมรับรองสำเนาถูกต้อง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)</w:t>
            </w:r>
          </w:p>
        </w:tc>
      </w:tr>
      <w:tr w:rsidR="00AC4ACB" w:rsidRPr="000C2AAC" w14:paraId="3E0D0A5B" w14:textId="77777777" w:rsidTr="00984227">
        <w:trPr>
          <w:jc w:val="center"/>
        </w:trPr>
        <w:tc>
          <w:tcPr>
            <w:tcW w:w="675" w:type="dxa"/>
            <w:vAlign w:val="center"/>
          </w:tcPr>
          <w:p w14:paraId="0B598609" w14:textId="77777777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127" w:type="dxa"/>
          </w:tcPr>
          <w:p w14:paraId="0477C6E3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559" w:type="dxa"/>
          </w:tcPr>
          <w:p w14:paraId="0215AE1D" w14:textId="2F34E25B" w:rsidR="00452B6B" w:rsidRPr="00984227" w:rsidRDefault="00AC4ACB" w:rsidP="00452B6B">
            <w:pP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</w:pPr>
            <w:r w:rsidRPr="00984227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  <w:r w:rsidR="00984227" w:rsidRPr="00984227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กระทรวงมหาดไทย</w:t>
            </w:r>
          </w:p>
        </w:tc>
        <w:tc>
          <w:tcPr>
            <w:tcW w:w="1276" w:type="dxa"/>
          </w:tcPr>
          <w:p w14:paraId="14C53221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2" w:type="dxa"/>
          </w:tcPr>
          <w:p w14:paraId="6C20DA2E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435EFE69" w14:textId="77777777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623" w:type="dxa"/>
          </w:tcPr>
          <w:p w14:paraId="2E52EAF8" w14:textId="021999BC" w:rsidR="00452B6B" w:rsidRPr="000C2AAC" w:rsidRDefault="00AC4ACB" w:rsidP="00984227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ของสถานที่ที่จะขออนุญาต และของผู้ที่เกี่ยวข้อง เพื่อประกอบการพิจารณาในเอกสาร  ตามแต่ละกรณีดังต่อไปนี้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ผู้ขอรับอนุญาต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ผู้รับการแต่งตั้งจากนิติบุคคลให้เป็นผู้ดำเนินกิจการ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ผู้มีอำนาจลงนามของนิติบุคคล ที่เป็นผู้ลงนามแต่งตั้งผู้ดำเนินกิจการ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ผู้รับมอบอำนาจให้ดำเนินการแทน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กรณีที่ทำหนังสือมอบอำนาจให้ทำการแทน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ผู้ยินยอมให้ใช้สถานที่ฯ หรือ ผู้ให้เช่าสถานที่ฯ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แล้วแต่กรณี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>-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ab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กรณีที่ผู้ดำเนินกิจการเป็นบุคคลต่างด้าว ให้ใช้หลักฐาน ดังนี้แทน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84227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1.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 w:rsidR="00984227">
              <w:rPr>
                <w:rFonts w:ascii="CordiaUPC" w:hAnsi="CordiaUPC" w:cs="CordiaUPC"/>
                <w:noProof/>
                <w:sz w:val="32"/>
                <w:szCs w:val="32"/>
                <w:lang w:bidi="th-TH"/>
              </w:rPr>
              <w:t>2.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 สำเนาหนังสือขออนุญาตทำงานที่ออกโดยกระทรวงแรงงานฯพร้อมรับรองสำเนา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835"/>
        <w:gridCol w:w="1134"/>
        <w:gridCol w:w="1134"/>
        <w:gridCol w:w="993"/>
        <w:gridCol w:w="1134"/>
        <w:gridCol w:w="2481"/>
      </w:tblGrid>
      <w:tr w:rsidR="00600A25" w:rsidRPr="000C2AAC" w14:paraId="14EA5AED" w14:textId="77777777" w:rsidTr="008D3550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835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134" w:type="dxa"/>
            <w:vAlign w:val="center"/>
          </w:tcPr>
          <w:p w14:paraId="5EBD3224" w14:textId="6D4B0138" w:rsidR="00422EAB" w:rsidRPr="000C2AAC" w:rsidRDefault="004E651F" w:rsidP="00DA1FF6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134" w:type="dxa"/>
            <w:vAlign w:val="center"/>
          </w:tcPr>
          <w:p w14:paraId="1B3968FF" w14:textId="77777777" w:rsidR="00422EAB" w:rsidRPr="000C2AAC" w:rsidRDefault="00422EAB" w:rsidP="00DA1FF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993" w:type="dxa"/>
            <w:vAlign w:val="center"/>
          </w:tcPr>
          <w:p w14:paraId="047DB0EB" w14:textId="77777777" w:rsidR="00422EAB" w:rsidRPr="000C2AAC" w:rsidRDefault="00422EAB" w:rsidP="00DA1FF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34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2481" w:type="dxa"/>
            <w:vAlign w:val="center"/>
          </w:tcPr>
          <w:p w14:paraId="39413065" w14:textId="77777777" w:rsidR="00422EAB" w:rsidRPr="000C2AAC" w:rsidRDefault="00422EAB" w:rsidP="00DA1FF6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8D3550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แบบคำขออนุญาตขายยาแผนปัจจุบัน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.1)</w:t>
            </w:r>
          </w:p>
        </w:tc>
        <w:tc>
          <w:tcPr>
            <w:tcW w:w="1134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0FBD1DCF" w14:textId="77777777" w:rsidTr="008D3550">
        <w:tc>
          <w:tcPr>
            <w:tcW w:w="675" w:type="dxa"/>
            <w:vAlign w:val="center"/>
          </w:tcPr>
          <w:p w14:paraId="15530BDE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DFB1014" w14:textId="69D23889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รูปถ่ายสี พื้นหลังเรียบ หน้าตรง ใบหน้าชัดเจน ไม่ยิ้ม </w:t>
            </w:r>
            <w:r w:rsidR="008D3550">
              <w:rPr>
                <w:rFonts w:ascii="CordiaUPC" w:hAnsi="CordiaUPC" w:cs="CordiaUPC" w:hint="cs"/>
                <w:noProof/>
                <w:sz w:val="32"/>
                <w:szCs w:val="32"/>
                <w:cs/>
                <w:lang w:bidi="th-TH"/>
              </w:rPr>
              <w:t xml:space="preserve"> 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ไม่สวมหมวกหรือแว่นดำ ของผู้ขออนุญาต ขนาด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3x4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เซนติเมตร ถ่ายไว้ไม่เกิน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เดือน 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อัดด้วยกระดาษโฟโต้ไม่ใช่ปริ้นท์สีจากเครื่องพิมพ์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13A48D3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ACAF2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46C962B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6DE15B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0F3457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40C8AAF5" w14:textId="77777777" w:rsidTr="008D3550">
        <w:tc>
          <w:tcPr>
            <w:tcW w:w="675" w:type="dxa"/>
            <w:vAlign w:val="center"/>
          </w:tcPr>
          <w:p w14:paraId="652D426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45A25B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ใบรับรองแพทย์ของผู้ขออนุญาต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ผู้ดำเนินกิจการ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 ผู้มีหน้าที่ปฏิบัติการ</w:t>
            </w:r>
          </w:p>
        </w:tc>
        <w:tc>
          <w:tcPr>
            <w:tcW w:w="1134" w:type="dxa"/>
          </w:tcPr>
          <w:p w14:paraId="616635B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927DC4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93AD3C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0DC664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24C363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ระบุการตรวจโรคต้องห้ามตามประกาศฯ ได้แก่ โรคเรื้อน วัณโรคในระยะอันตราย  โรคเท้าช้างในระยะปรากฏอาการเป็นที่รังเกียจแก่สังคม  โรคติดยาเสพติดให้โทษอย่างร้ายแรง และโรคพิษสุราเรื้อรัง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และอายุของใบรับรองแพทย์ไม่เกิน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 ณ 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F5AD722" w14:textId="77777777" w:rsidTr="008D3550">
        <w:tc>
          <w:tcPr>
            <w:tcW w:w="675" w:type="dxa"/>
            <w:vAlign w:val="center"/>
          </w:tcPr>
          <w:p w14:paraId="6D533DB7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D7375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เอกสารแสดงหลักทรัพย์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กรณีบุคคลธรรมดาเป็นผู้ขอ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อนุญาตฯ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4173E3A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134" w:type="dxa"/>
          </w:tcPr>
          <w:p w14:paraId="15F21CF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44D332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20AF29D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7AE5076D" w14:textId="40CFD02A" w:rsidR="00AC4ACB" w:rsidRPr="000C2AAC" w:rsidRDefault="00AC4ACB" w:rsidP="008D3550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ตัวอย่าง เช่น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สำเนาสมุดบัญชีเงินฝาก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ที่เป็น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ปัจจุบัน พร้อมนำสมุดเงินฝากตัวจริงมาแสดง โดยมีเงินในบัญชีตั้งแต่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บาท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หนึ่งหมื่นบาทถ้วน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ขึ้นไป  พร้อมรับรองสำเนาถูกต้อง  หรือ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"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สำเนาโฉนดที่ดิน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"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ที่ไม่ติดภาระผูกพัน และระบุชื่อในโฉนดเป็นชื่อผู้ขออนุญาต พร้อมรับรองสำเนาถูกต้อง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D73AB47" w14:textId="77777777" w:rsidTr="008D3550">
        <w:tc>
          <w:tcPr>
            <w:tcW w:w="675" w:type="dxa"/>
            <w:vAlign w:val="center"/>
          </w:tcPr>
          <w:p w14:paraId="1AFC1AF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54A3CAA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เอกสารแสดงกรรมสิทธิ์ในสถานที่ขายยา</w:t>
            </w:r>
          </w:p>
        </w:tc>
        <w:tc>
          <w:tcPr>
            <w:tcW w:w="1134" w:type="dxa"/>
          </w:tcPr>
          <w:p w14:paraId="2AA3313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1A46AD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2BA4969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64323E2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4523F573" w14:textId="77777777" w:rsidR="008D3550" w:rsidRDefault="00AC4ACB" w:rsidP="008D3550">
            <w:pPr>
              <w:rPr>
                <w:rFonts w:ascii="CordiaUPC" w:hAnsi="CordiaUPC" w:cs="CordiaUPC"/>
                <w:noProof/>
                <w:sz w:val="32"/>
                <w:szCs w:val="32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ได้แก่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1.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สำเนาทะเบียนบ้านของสถานที่ขายยาที่ระบุชื่อเจ้าบ้าน หรือ ผู้ยื่นขอทะเบียนบ้าน เป็นชื่อผู้ขออนุญาต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2.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หนังสือยินยอมให้ใช้สถานที่  โดยมี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2.1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หลักฐานแสดงความสัมพันธ์ระหว่างผู้ให้ความยินยอมและผู้ขออนุญาต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ต้องเป็นเครือญาติกัน หรือมีนามสกุลเดียวกัน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ระบุความสัมพันธ์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  <w:p w14:paraId="76873E73" w14:textId="0A3B94DF" w:rsidR="00AC4ACB" w:rsidRPr="000C2AAC" w:rsidRDefault="00AC4ACB" w:rsidP="008D3550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     2.2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กรรมสิทธิ์ในสถานที่ขายยาของผู้ยินยอมให้ใช้สถานที่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2.3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สำเนาทะเบียนบ้านของผู้ยินยอมให้ใช้สถานที่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2.4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สำเนาบัตรประชาชนของผู้ยินยอมให้ใช้สถานที่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3.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สัญญาเช่า ประกอบด้วย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3.1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สำเนาสัญญาเช่า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ระบุที่อยู่ของ สถานที่ที่ให้เช่าครบถ้วนชัดเจนในสัญญา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3.2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เอกสารแสดงกรรมสิทธิ์ในสถานที่ขายยาของผู้ให้เช่า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3.3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br/>
              <w:t xml:space="preserve">     3.4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สำเนาบัตรประชาชนของผู้ให้เช่า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3ED28E8A" w14:textId="77777777" w:rsidTr="008D3550">
        <w:tc>
          <w:tcPr>
            <w:tcW w:w="675" w:type="dxa"/>
            <w:vAlign w:val="center"/>
          </w:tcPr>
          <w:p w14:paraId="197E930B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7DBD51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สัญญาระหว่างผู้รับอนุญาต และผู้มีหน้าที่ปฏิบัติการ</w:t>
            </w:r>
          </w:p>
        </w:tc>
        <w:tc>
          <w:tcPr>
            <w:tcW w:w="1134" w:type="dxa"/>
          </w:tcPr>
          <w:p w14:paraId="378A30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B62C0C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3</w:t>
            </w:r>
          </w:p>
        </w:tc>
        <w:tc>
          <w:tcPr>
            <w:tcW w:w="993" w:type="dxa"/>
          </w:tcPr>
          <w:p w14:paraId="268BADB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57947AF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481" w:type="dxa"/>
          </w:tcPr>
          <w:p w14:paraId="763DE0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ตามแบบฟอร์มที่ อย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กำหนด โดยผู้มีหน้าที่ปฏิบัติการต้องมาแสดงตน และลงนามต่อหน้า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พนักงานเจ้าหน้าที่ทั้ง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โดยเมื่อลงนามแล้วเจ้าหน้าที่จะคืนให้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สำหรับผู้รับอนุญาตเก็บไว้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และผู้มีหน้าที่ปฏิบัติการเก็บไว้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1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ชุด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5F1D2FFB" w14:textId="77777777" w:rsidTr="008D3550">
        <w:tc>
          <w:tcPr>
            <w:tcW w:w="675" w:type="dxa"/>
            <w:vAlign w:val="center"/>
          </w:tcPr>
          <w:p w14:paraId="2EB3103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2680C2E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คำรับรองของผู้มีหน้าที่ปฏิบัติการ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 ข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ย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.14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หน้า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1-3)</w:t>
            </w:r>
          </w:p>
        </w:tc>
        <w:tc>
          <w:tcPr>
            <w:tcW w:w="1134" w:type="dxa"/>
          </w:tcPr>
          <w:p w14:paraId="34C2CE7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3078B42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21A42A1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31EF79B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2481" w:type="dxa"/>
          </w:tcPr>
          <w:p w14:paraId="4B1E292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ผู้มีหน้าที่ปฏิบัติการต้องมาแสดงตน และลงนามต่อหน้าพนักงานเจ้าหน้าที่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2A98AE8F" w14:textId="77777777" w:rsidTr="008D3550">
        <w:tc>
          <w:tcPr>
            <w:tcW w:w="675" w:type="dxa"/>
            <w:vAlign w:val="center"/>
          </w:tcPr>
          <w:p w14:paraId="7DC68B38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44D7D7C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สำเนาใบประกอบวิชาชีพเภสัชกรรม พร้อมการรับรองสำเนาถูกต้อง</w:t>
            </w:r>
          </w:p>
        </w:tc>
        <w:tc>
          <w:tcPr>
            <w:tcW w:w="1134" w:type="dxa"/>
          </w:tcPr>
          <w:p w14:paraId="277DF7F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269F60B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4B4DB14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7E96F37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007140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กรณีมีการเปลี่ยนชื่อ  นามสกุล  คำนำหน้าชื่อ  จะต้องมีการแก้ไขในใบประกอบวิชาชีพฯ  หรือ  แนบหลักฐานขอแก้ไขจากสภาเภสัชกรรม 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เช่น หลักฐานการชำระค่าธรรมเนียมเพื่อขอแก้ไข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14:paraId="16750B69" w14:textId="77777777" w:rsidTr="008D3550">
        <w:tc>
          <w:tcPr>
            <w:tcW w:w="675" w:type="dxa"/>
            <w:vAlign w:val="center"/>
          </w:tcPr>
          <w:p w14:paraId="3E6D5F25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04E7E29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หลักฐานแสดงว่าเภสัชกรผู้มีหน้าที่ปฏิบัติการเป็นผู้มีความรู้ ความสามารถในการให้บริการทางเภสัชกรรมชุมชนและกฎหมายด้านยา</w:t>
            </w:r>
          </w:p>
        </w:tc>
        <w:tc>
          <w:tcPr>
            <w:tcW w:w="1134" w:type="dxa"/>
          </w:tcPr>
          <w:p w14:paraId="4EEC6DA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F37A5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74DD35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655DF96F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613702D8" w14:textId="2ACAD90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เช่น หลักฐานแสดงการมีหน่วยกิตการศึกษาต่อเนื่องทางเภสัชศาสตร์ ด้านเภสัชกรรมชุมชนหรือกฎหมายด้านยา อย่างน้อย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5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หน่วยกิต</w:t>
            </w:r>
            <w:r w:rsidR="008D3550">
              <w:rPr>
                <w:rFonts w:ascii="CordiaUPC" w:hAnsi="CordiaUPC" w:cs="CordiaUPC"/>
                <w:noProof/>
                <w:sz w:val="32"/>
                <w:szCs w:val="32"/>
              </w:rPr>
              <w:t xml:space="preserve">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ในช่วง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ปีย้อนหลังจากวันที่มายื่นคำขอ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หรือหลักฐานการ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ผ่านการเตรียมความพร้อมในการเป็นผู้มีหน้าที่ปฏิบัติการฯ ในหลักสูตรที่สภาเภสัชกรรมรับรองฯ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70B25DBF" w14:textId="77777777" w:rsidTr="008D3550">
        <w:tc>
          <w:tcPr>
            <w:tcW w:w="675" w:type="dxa"/>
            <w:vAlign w:val="center"/>
          </w:tcPr>
          <w:p w14:paraId="2343870D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10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70A0B145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เฉพาะกรณีผู้ขออนุญาตฯเป็นนิติบุคคล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5FBDA31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กรมพัฒนาธุรกิจการค้า</w:t>
            </w:r>
          </w:p>
        </w:tc>
        <w:tc>
          <w:tcPr>
            <w:tcW w:w="1134" w:type="dxa"/>
          </w:tcPr>
          <w:p w14:paraId="0925BE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993" w:type="dxa"/>
          </w:tcPr>
          <w:p w14:paraId="0818B9A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34" w:type="dxa"/>
          </w:tcPr>
          <w:p w14:paraId="3797BF98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539E085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ต้องระบุเลขที่ตั้งของสถานที่ที่จะขออนุญาตเป็นสำนักงานสาขา หรือสำนักงานใหญ่ในหนังสือรับรองนิติบุคคล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/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หนังสือรับรองนิติบุคคลที่ออกให้จะต้องมีอายุไม่เกิน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6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เดือนนับถึงวันที่มายื่นคำขอฯ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5AE3F68" w14:textId="77777777" w:rsidTr="008D3550">
        <w:tc>
          <w:tcPr>
            <w:tcW w:w="675" w:type="dxa"/>
            <w:vAlign w:val="center"/>
          </w:tcPr>
          <w:p w14:paraId="05C3636C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3C9E39A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หนังสือแต่งตั้งผู้ดำเนินกิจการ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ใช้เฉพาะกรณีนิติบุคคล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632D5B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5E24745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379006E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B6652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0F8AAA26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การลงนามต้องสอดคล้องตามชื่อผู้มีอำนาจที่จะลงนามตามที่ปรากฎในหนังสือรับรองนิติบุคคล พร้อมแนบสำเนาทะเบียนบ้าน และสำเนาบัตรประชาชนของผู้มอบอำนาจ และผู้รับมอบอำนาจด้วย  กรณีที่เป็นบุคคลต่างด้าวให้ใช้สำเนาหนังสือเดินทาง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(Passport)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และหนังสือการอนุญาตให้ทำงานที่ออกโดยกระทรวงแรงงาน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49E393CF" w14:textId="77777777" w:rsidTr="008D3550">
        <w:tc>
          <w:tcPr>
            <w:tcW w:w="675" w:type="dxa"/>
            <w:vAlign w:val="center"/>
          </w:tcPr>
          <w:p w14:paraId="18C35D30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12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19DABD34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หนังสือมอบอำนาจให้ทำการแทน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ปิดอากรแสตมป์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บาท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134" w:type="dxa"/>
          </w:tcPr>
          <w:p w14:paraId="7799214B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489F3D4C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1FFF5A9D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243EFE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2356897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เฉพาะกรณีที่ผู้ขออนุญาต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ผู้ดำเนินการ ไม่สามารถเดินทางมายื่นคำขออนุญาตด้วยตนเอง และมอบให้ผู้อื่นทำการแทน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14:paraId="5ACE4AD8" w14:textId="77777777" w:rsidTr="008D3550">
        <w:tc>
          <w:tcPr>
            <w:tcW w:w="675" w:type="dxa"/>
            <w:vAlign w:val="center"/>
          </w:tcPr>
          <w:p w14:paraId="3AAA4B49" w14:textId="77777777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835" w:type="dxa"/>
          </w:tcPr>
          <w:p w14:paraId="3216F641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รูปถ่าย และแผนผังของสถานที่ที่ขออนุญาต ซึ่งแสดงการสัดส่วนของพื้นที่</w:t>
            </w:r>
          </w:p>
        </w:tc>
        <w:tc>
          <w:tcPr>
            <w:tcW w:w="1134" w:type="dxa"/>
          </w:tcPr>
          <w:p w14:paraId="35F1E113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134" w:type="dxa"/>
          </w:tcPr>
          <w:p w14:paraId="1B5457FE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993" w:type="dxa"/>
          </w:tcPr>
          <w:p w14:paraId="0DC066B2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34" w:type="dxa"/>
          </w:tcPr>
          <w:p w14:paraId="29306FB7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2481" w:type="dxa"/>
          </w:tcPr>
          <w:p w14:paraId="423A8A09" w14:textId="77777777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DA1FF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01E5AF3" w14:textId="46FA66D4" w:rsidR="00E90756" w:rsidRDefault="00A13B6C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ค่าธรรมเนียมใบอนุญาตขายยาแผนปัจจุบัน</w:t>
            </w:r>
            <w:r w:rsidR="008D3550">
              <w:rPr>
                <w:rFonts w:asciiTheme="minorBidi" w:hAnsiTheme="minorBidi"/>
                <w:b/>
                <w:bCs/>
                <w:sz w:val="32"/>
                <w:szCs w:val="32"/>
              </w:rPr>
              <w:t xml:space="preserve"> 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2,000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14:paraId="326680AC" w14:textId="0F47A9DC" w:rsidR="00A13B6C" w:rsidRPr="000C2AAC" w:rsidRDefault="00E90756" w:rsidP="008D35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8D3550" w:rsidRPr="00ED5246" w14:paraId="087D9B69" w14:textId="77777777" w:rsidTr="008D355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6D1EE3EE" w14:textId="77777777" w:rsidR="008D3550" w:rsidRPr="00ED5246" w:rsidRDefault="008D3550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551B0437" w14:textId="1762BD73" w:rsidR="008D3550" w:rsidRPr="00ED5246" w:rsidRDefault="008D3550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>หน่วยงาน ณ จุดยื่นคำขอ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 </w:t>
            </w:r>
          </w:p>
        </w:tc>
      </w:tr>
      <w:tr w:rsidR="008D3550" w:rsidRPr="00ED5246" w14:paraId="59F430E0" w14:textId="77777777" w:rsidTr="008D355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55BFAE0F" w14:textId="77777777" w:rsidR="008D3550" w:rsidRPr="00ED5246" w:rsidRDefault="008D3550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2)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35856804" w14:textId="77777777" w:rsidR="008D3550" w:rsidRPr="00ED5246" w:rsidRDefault="008D3550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หน่วยงานต้นสังกัด 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สำนักงานสาธารณสุขจังหวัดแพร่ ถนนบ้านใหม่ ตำบลในเวียง อำเภอเมืองแพร่ จังหวัดแพร่</w:t>
            </w:r>
          </w:p>
        </w:tc>
      </w:tr>
      <w:tr w:rsidR="008D3550" w:rsidRPr="00ED5246" w14:paraId="08759972" w14:textId="77777777" w:rsidTr="008D355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803EFE6" w14:textId="77777777" w:rsidR="008D3550" w:rsidRPr="00ED5246" w:rsidRDefault="008D3550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3)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1A16FAF6" w14:textId="77777777" w:rsidR="008D3550" w:rsidRPr="00ED5246" w:rsidRDefault="008D3550" w:rsidP="008657DD">
            <w:pPr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ไปรษณีย์ </w:t>
            </w:r>
          </w:p>
          <w:p w14:paraId="7EA66FE0" w14:textId="77777777" w:rsidR="008D3550" w:rsidRPr="00ED5246" w:rsidRDefault="008D3550" w:rsidP="008657DD">
            <w:pPr>
              <w:rPr>
                <w:rFonts w:asciiTheme="minorBidi" w:hAnsiTheme="minorBidi"/>
                <w:noProof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 xml:space="preserve">1)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25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ตำบลในเวียง อำเภอเมืองแพร่ 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54000</w:t>
            </w:r>
          </w:p>
          <w:p w14:paraId="521EF3A3" w14:textId="77777777" w:rsidR="008D3550" w:rsidRPr="00ED5246" w:rsidRDefault="008D3550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กลุ่มงานนิติการ สำนักงานสาธารณสุขจังหวัดแพร่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25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 ถนนบ้านใหม่ ตำบลในเวียง อำเภอเมืองแพร่ จังหวัดแพร่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54000</w:t>
            </w:r>
          </w:p>
        </w:tc>
      </w:tr>
      <w:tr w:rsidR="008D3550" w:rsidRPr="00ED5246" w14:paraId="1EBE8820" w14:textId="77777777" w:rsidTr="008D355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228C6D1A" w14:textId="77777777" w:rsidR="008D3550" w:rsidRPr="00ED5246" w:rsidRDefault="008D3550" w:rsidP="008657DD">
            <w:pPr>
              <w:rPr>
                <w:rFonts w:asciiTheme="minorBidi" w:hAnsiTheme="minorBidi"/>
                <w:noProof/>
                <w:sz w:val="32"/>
                <w:szCs w:val="32"/>
              </w:rPr>
            </w:pPr>
            <w:r w:rsidRPr="00ED5246">
              <w:rPr>
                <w:rFonts w:asciiTheme="minorBidi" w:hAnsiTheme="minorBidi"/>
                <w:sz w:val="32"/>
                <w:szCs w:val="32"/>
              </w:rPr>
              <w:t>4)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00424B40" w14:textId="77777777" w:rsidR="008D3550" w:rsidRPr="00ED5246" w:rsidRDefault="008D3550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โทรศัพท์</w:t>
            </w:r>
          </w:p>
          <w:p w14:paraId="0A4D90B3" w14:textId="77777777" w:rsidR="008D3550" w:rsidRPr="00ED5246" w:rsidRDefault="008D3550" w:rsidP="008657DD">
            <w:pPr>
              <w:rPr>
                <w:rFonts w:asciiTheme="minorBidi" w:hAnsiTheme="minorBidi"/>
                <w:sz w:val="32"/>
                <w:szCs w:val="32"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1)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กลุ่มงานคุ้มครองผู้บริโภคและเภสัชสาธารณสุข สำนักงานสาธารณสุขจังหวัดแพร่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โทร </w:t>
            </w: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>0 5462 1096</w:t>
            </w:r>
          </w:p>
          <w:p w14:paraId="5CB4CA37" w14:textId="77777777" w:rsidR="008D3550" w:rsidRPr="00ED5246" w:rsidRDefault="008D3550" w:rsidP="008657DD">
            <w:pPr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</w:pPr>
            <w:r w:rsidRPr="00ED5246">
              <w:rPr>
                <w:rFonts w:asciiTheme="minorBidi" w:hAnsiTheme="minorBidi"/>
                <w:sz w:val="32"/>
                <w:szCs w:val="32"/>
                <w:lang w:bidi="th-TH"/>
              </w:rPr>
              <w:t xml:space="preserve">2)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กลุ่มงานนิติการ สำนักงานสาธารณสุขจังหวัดแพร่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โทร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 xml:space="preserve">0 5451 1145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 xml:space="preserve">ต่อ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lang w:bidi="th-TH"/>
              </w:rPr>
              <w:t>104</w:t>
            </w:r>
          </w:p>
        </w:tc>
      </w:tr>
      <w:tr w:rsidR="008D3550" w:rsidRPr="00ED5246" w14:paraId="7B5391B1" w14:textId="77777777" w:rsidTr="008D3550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14:paraId="0E78EA40" w14:textId="77777777" w:rsidR="008D3550" w:rsidRPr="00ED5246" w:rsidRDefault="008D3550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Pr="00ED5246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  <w:tcBorders>
              <w:top w:val="nil"/>
              <w:left w:val="nil"/>
              <w:bottom w:val="nil"/>
              <w:right w:val="nil"/>
            </w:tcBorders>
          </w:tcPr>
          <w:p w14:paraId="4FBF5CAF" w14:textId="77777777" w:rsidR="008D3550" w:rsidRPr="00ED5246" w:rsidRDefault="008D3550" w:rsidP="008657DD">
            <w:pPr>
              <w:rPr>
                <w:rFonts w:asciiTheme="minorBidi" w:hAnsiTheme="minorBidi"/>
                <w:sz w:val="32"/>
                <w:szCs w:val="32"/>
              </w:rPr>
            </w:pPr>
            <w:r w:rsidRPr="00ED5246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ED5246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noProof/>
                <w:sz w:val="32"/>
                <w:szCs w:val="32"/>
                <w:cs/>
                <w:lang w:bidi="th-TH"/>
              </w:rPr>
              <w:t>ศูนย์บริการประชาชน สำนักปลัดสำนักนายกรัฐมนตรี</w:t>
            </w:r>
            <w:r w:rsidRPr="00ED5246">
              <w:rPr>
                <w:rFonts w:asciiTheme="minorBidi" w:hAnsiTheme="minorBidi"/>
                <w:sz w:val="32"/>
                <w:szCs w:val="32"/>
              </w:rPr>
              <w:br/>
            </w:r>
            <w:r w:rsidRPr="00ED5246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ED5246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ตู้ ปณ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 เขตดุสิต กทม</w:t>
            </w:r>
            <w:r w:rsidRPr="00ED5246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14:paraId="78D6079C" w14:textId="77777777" w:rsidR="008D3550" w:rsidRDefault="008D3550" w:rsidP="008D355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73"/>
      </w:tblGrid>
      <w:tr w:rsidR="00F064C0" w:rsidRPr="000C2AAC" w14:paraId="4FD1EB3C" w14:textId="77777777" w:rsidTr="00E00F3F">
        <w:trPr>
          <w:trHeight w:val="567"/>
        </w:trPr>
        <w:tc>
          <w:tcPr>
            <w:tcW w:w="10173" w:type="dxa"/>
            <w:vAlign w:val="center"/>
          </w:tcPr>
          <w:p w14:paraId="0CD12DAD" w14:textId="77777777"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DA1F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DA1FF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DA1F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DA1FF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โดยหัวหน้าหน่วยงาน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(Reviewer)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DA1F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2AF656F3" w:rsidR="0064558D" w:rsidRPr="000C2AAC" w:rsidRDefault="008D3550" w:rsidP="00DA1FF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>Supharat Haengphit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DA1F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DA1FF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DA1FF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DA1FF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9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0EFBDE" w14:textId="77777777" w:rsidR="001536C1" w:rsidRDefault="001536C1" w:rsidP="00C81DB8">
      <w:pPr>
        <w:spacing w:after="0" w:line="240" w:lineRule="auto"/>
      </w:pPr>
      <w:r>
        <w:separator/>
      </w:r>
    </w:p>
  </w:endnote>
  <w:endnote w:type="continuationSeparator" w:id="0">
    <w:p w14:paraId="4E66B197" w14:textId="77777777" w:rsidR="001536C1" w:rsidRDefault="001536C1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2375F74" w14:textId="77777777" w:rsidR="001536C1" w:rsidRDefault="001536C1" w:rsidP="00C81DB8">
      <w:pPr>
        <w:spacing w:after="0" w:line="240" w:lineRule="auto"/>
      </w:pPr>
      <w:r>
        <w:separator/>
      </w:r>
    </w:p>
  </w:footnote>
  <w:footnote w:type="continuationSeparator" w:id="0">
    <w:p w14:paraId="3167168A" w14:textId="77777777" w:rsidR="001536C1" w:rsidRDefault="001536C1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957728"/>
      <w:docPartObj>
        <w:docPartGallery w:val="Page Numbers (Top of Page)"/>
        <w:docPartUnique/>
      </w:docPartObj>
    </w:sdtPr>
    <w:sdtContent>
      <w:p w14:paraId="6E8D6F6D" w14:textId="77777777" w:rsidR="00DA1FF6" w:rsidRDefault="00DA1FF6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0691C">
          <w:rPr>
            <w:noProof/>
          </w:rPr>
          <w:t>4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30691C"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C364C1B" w14:textId="77777777" w:rsidR="00DA1FF6" w:rsidRDefault="00DA1FF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EF01A7"/>
    <w:multiLevelType w:val="hybridMultilevel"/>
    <w:tmpl w:val="81228222"/>
    <w:lvl w:ilvl="0" w:tplc="5D7E0672">
      <w:start w:val="1"/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  <w:b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2"/>
  </w:num>
  <w:num w:numId="3">
    <w:abstractNumId w:val="7"/>
  </w:num>
  <w:num w:numId="4">
    <w:abstractNumId w:val="0"/>
  </w:num>
  <w:num w:numId="5">
    <w:abstractNumId w:val="4"/>
  </w:num>
  <w:num w:numId="6">
    <w:abstractNumId w:val="8"/>
  </w:num>
  <w:num w:numId="7">
    <w:abstractNumId w:val="11"/>
  </w:num>
  <w:num w:numId="8">
    <w:abstractNumId w:val="3"/>
  </w:num>
  <w:num w:numId="9">
    <w:abstractNumId w:val="5"/>
  </w:num>
  <w:num w:numId="10">
    <w:abstractNumId w:val="1"/>
  </w:num>
  <w:num w:numId="11">
    <w:abstractNumId w:val="9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536C1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0691C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017C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2117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3550"/>
    <w:rsid w:val="008D7B9E"/>
    <w:rsid w:val="008E2900"/>
    <w:rsid w:val="00914267"/>
    <w:rsid w:val="00934C64"/>
    <w:rsid w:val="00982CD7"/>
    <w:rsid w:val="00983E7C"/>
    <w:rsid w:val="00984227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DA1FF6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7AD"/>
  </w:style>
  <w:style w:type="paragraph" w:styleId="Heading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Heading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Heading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FB863C-D727-463B-97D7-0CBDF6A24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4</TotalTime>
  <Pages>13</Pages>
  <Words>1695</Words>
  <Characters>9664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suparat</cp:lastModifiedBy>
  <cp:revision>4</cp:revision>
  <cp:lastPrinted>2015-03-02T15:12:00Z</cp:lastPrinted>
  <dcterms:created xsi:type="dcterms:W3CDTF">2015-07-09T06:44:00Z</dcterms:created>
  <dcterms:modified xsi:type="dcterms:W3CDTF">2015-07-09T06:57:00Z</dcterms:modified>
</cp:coreProperties>
</file>